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194" w:rsidRDefault="00854194" w:rsidP="0008152A">
      <w:pPr>
        <w:tabs>
          <w:tab w:val="center" w:pos="2055"/>
          <w:tab w:val="right" w:pos="4458"/>
        </w:tabs>
        <w:jc w:val="right"/>
        <w:rPr>
          <w:b/>
          <w:bCs/>
          <w:sz w:val="16"/>
          <w:szCs w:val="16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7.7pt;margin-top:-35.7pt;width:34pt;height:48pt;z-index:251658240;visibility:visible">
            <v:imagedata r:id="rId4" o:title=""/>
            <w10:wrap type="square" side="right"/>
          </v:shape>
        </w:pict>
      </w:r>
      <w:r>
        <w:rPr>
          <w:b/>
          <w:bCs/>
          <w:lang w:val="uk-UA"/>
        </w:rPr>
        <w:t>проект</w:t>
      </w:r>
      <w:r>
        <w:rPr>
          <w:b/>
          <w:bCs/>
        </w:rPr>
        <w:br w:type="textWrapping" w:clear="all"/>
      </w:r>
    </w:p>
    <w:p w:rsidR="00854194" w:rsidRPr="00EE699C" w:rsidRDefault="00854194" w:rsidP="0008152A">
      <w:pPr>
        <w:pStyle w:val="BodyText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 СІЛЬСЬКА РАДА</w:t>
      </w:r>
    </w:p>
    <w:p w:rsidR="00854194" w:rsidRPr="00EE699C" w:rsidRDefault="00854194" w:rsidP="0008152A">
      <w:pPr>
        <w:pStyle w:val="BodyText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 w:rsidRPr="00EE699C">
        <w:rPr>
          <w:b/>
          <w:bCs/>
          <w:sz w:val="28"/>
          <w:szCs w:val="28"/>
          <w:lang w:val="uk-UA"/>
        </w:rPr>
        <w:t xml:space="preserve">Р </w:t>
      </w:r>
      <w:r>
        <w:rPr>
          <w:b/>
          <w:bCs/>
          <w:sz w:val="28"/>
          <w:szCs w:val="28"/>
          <w:lang w:val="uk-UA"/>
        </w:rPr>
        <w:t>І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Ш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Е</w:t>
      </w:r>
      <w:r w:rsidRPr="00EE699C">
        <w:rPr>
          <w:b/>
          <w:bCs/>
          <w:sz w:val="28"/>
          <w:szCs w:val="28"/>
          <w:lang w:val="uk-UA"/>
        </w:rPr>
        <w:t xml:space="preserve"> Н Н Я</w:t>
      </w:r>
    </w:p>
    <w:tbl>
      <w:tblPr>
        <w:tblW w:w="0" w:type="auto"/>
        <w:tblLook w:val="01E0"/>
      </w:tblPr>
      <w:tblGrid>
        <w:gridCol w:w="3199"/>
        <w:gridCol w:w="3200"/>
        <w:gridCol w:w="3172"/>
      </w:tblGrid>
      <w:tr w:rsidR="00854194" w:rsidRPr="00963731" w:rsidTr="00963731">
        <w:trPr>
          <w:trHeight w:val="388"/>
        </w:trPr>
        <w:tc>
          <w:tcPr>
            <w:tcW w:w="3284" w:type="dxa"/>
          </w:tcPr>
          <w:p w:rsidR="00854194" w:rsidRPr="00963731" w:rsidRDefault="00854194" w:rsidP="00963731">
            <w:pPr>
              <w:pStyle w:val="BodyText3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963731">
              <w:rPr>
                <w:b/>
                <w:bCs/>
                <w:sz w:val="28"/>
                <w:szCs w:val="28"/>
                <w:lang w:val="uk-UA"/>
              </w:rPr>
              <w:t>Червень-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до 15 </w:t>
            </w:r>
            <w:r w:rsidRPr="00963731">
              <w:rPr>
                <w:b/>
                <w:bCs/>
                <w:sz w:val="28"/>
                <w:szCs w:val="28"/>
                <w:lang w:val="uk-UA"/>
              </w:rPr>
              <w:t>серп</w:t>
            </w:r>
            <w:r>
              <w:rPr>
                <w:b/>
                <w:bCs/>
                <w:sz w:val="28"/>
                <w:szCs w:val="28"/>
                <w:lang w:val="uk-UA"/>
              </w:rPr>
              <w:t>ня</w:t>
            </w:r>
          </w:p>
        </w:tc>
        <w:tc>
          <w:tcPr>
            <w:tcW w:w="3285" w:type="dxa"/>
          </w:tcPr>
          <w:p w:rsidR="00854194" w:rsidRPr="00963731" w:rsidRDefault="00854194" w:rsidP="00963731">
            <w:pPr>
              <w:pStyle w:val="BodyText3"/>
              <w:spacing w:after="0"/>
              <w:jc w:val="center"/>
              <w:rPr>
                <w:b/>
                <w:bCs/>
                <w:lang w:val="uk-UA"/>
              </w:rPr>
            </w:pPr>
            <w:r w:rsidRPr="00963731">
              <w:rPr>
                <w:b/>
                <w:bCs/>
                <w:sz w:val="28"/>
                <w:szCs w:val="28"/>
                <w:lang w:val="uk-UA"/>
              </w:rPr>
              <w:t>Дворічна</w:t>
            </w:r>
          </w:p>
        </w:tc>
        <w:tc>
          <w:tcPr>
            <w:tcW w:w="3285" w:type="dxa"/>
          </w:tcPr>
          <w:p w:rsidR="00854194" w:rsidRPr="00963731" w:rsidRDefault="00854194" w:rsidP="00963731">
            <w:pPr>
              <w:pStyle w:val="BodyText3"/>
              <w:spacing w:after="0"/>
              <w:jc w:val="right"/>
              <w:rPr>
                <w:b/>
                <w:bCs/>
                <w:lang w:val="uk-UA"/>
              </w:rPr>
            </w:pPr>
            <w:r w:rsidRPr="00963731">
              <w:rPr>
                <w:b/>
                <w:bCs/>
                <w:sz w:val="28"/>
                <w:szCs w:val="28"/>
                <w:lang w:val="uk-UA"/>
              </w:rPr>
              <w:t>№ ____</w:t>
            </w:r>
          </w:p>
        </w:tc>
      </w:tr>
    </w:tbl>
    <w:p w:rsidR="00854194" w:rsidRPr="00EE699C" w:rsidRDefault="00854194" w:rsidP="0008152A">
      <w:pPr>
        <w:pStyle w:val="BodyText3"/>
        <w:spacing w:after="0"/>
        <w:ind w:firstLine="709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4068"/>
      </w:tblGrid>
      <w:tr w:rsidR="00854194" w:rsidRPr="00963731" w:rsidTr="00963731">
        <w:tc>
          <w:tcPr>
            <w:tcW w:w="4068" w:type="dxa"/>
          </w:tcPr>
          <w:p w:rsidR="00854194" w:rsidRPr="00963731" w:rsidRDefault="00854194" w:rsidP="009637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37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затвердження списків дітей і підлітків шкільного віку за територією обслуговування ____________</w:t>
            </w:r>
          </w:p>
          <w:p w:rsidR="00854194" w:rsidRPr="00963731" w:rsidRDefault="00854194" w:rsidP="009637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637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ЗОШ І-ІІ ст. та здійснення контролю за охопленням навчанням дітей у 2014/2015 навчальному році</w:t>
            </w:r>
          </w:p>
        </w:tc>
      </w:tr>
    </w:tbl>
    <w:p w:rsidR="00854194" w:rsidRPr="00EE699C" w:rsidRDefault="00854194" w:rsidP="0008152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54194" w:rsidRDefault="00854194" w:rsidP="00BF227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ab/>
      </w:r>
      <w:r w:rsidRPr="00C17BEE">
        <w:rPr>
          <w:rFonts w:ascii="Times New Roman" w:hAnsi="Times New Roman"/>
          <w:sz w:val="28"/>
          <w:szCs w:val="28"/>
          <w:lang w:val="uk-UA"/>
        </w:rPr>
        <w:t>Відповідно до статті 14 Закону України «Про освіту», статті 18 закону України «Про загальну середню освіту»,</w:t>
      </w:r>
      <w:r w:rsidRPr="00EE699C">
        <w:rPr>
          <w:rFonts w:ascii="Times New Roman" w:hAnsi="Times New Roman"/>
          <w:sz w:val="28"/>
          <w:szCs w:val="28"/>
          <w:lang w:val="uk-UA"/>
        </w:rPr>
        <w:t xml:space="preserve"> Інструкції з обліку дітей і підлітків шкільного віку, затвердженої постановою Кабінету Міністрів України від 12.04.2000 № 646, з метою забезпечення своєчасного і в повному обсязі обліку дітей та підлітків шкільного віку в районі для здобуття ними повної загальної середньої освіти, керуючись </w:t>
      </w:r>
      <w:r>
        <w:rPr>
          <w:rFonts w:ascii="Times New Roman" w:hAnsi="Times New Roman"/>
          <w:sz w:val="28"/>
          <w:szCs w:val="28"/>
          <w:lang w:val="uk-UA"/>
        </w:rPr>
        <w:t>п. б.3 статті 27, п. а.2 та б.4 статті 32 Закону України «Про місцеве самоврядування в Україні»:</w:t>
      </w:r>
    </w:p>
    <w:p w:rsidR="00854194" w:rsidRPr="00C17BEE" w:rsidRDefault="00854194" w:rsidP="00BF227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C17BEE">
        <w:rPr>
          <w:rFonts w:ascii="Times New Roman" w:hAnsi="Times New Roman"/>
          <w:sz w:val="28"/>
          <w:szCs w:val="28"/>
          <w:lang w:val="uk-UA"/>
        </w:rPr>
        <w:t>Затвердити списки дітей і підлітків шкільного віку за територіями обслуговування (додаються).</w:t>
      </w:r>
    </w:p>
    <w:p w:rsidR="00854194" w:rsidRPr="00EE699C" w:rsidRDefault="00854194" w:rsidP="009B132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E699C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Виконавчому комітету __________ сільської ради спільно з дирекцією _____________ ЗОШ І-ІІІ ст. </w:t>
      </w:r>
      <w:r w:rsidRPr="00EE699C">
        <w:rPr>
          <w:rFonts w:ascii="Times New Roman" w:hAnsi="Times New Roman"/>
          <w:sz w:val="28"/>
          <w:szCs w:val="28"/>
          <w:lang w:val="uk-UA"/>
        </w:rPr>
        <w:t>забезпечити здійснення контролю за здобуттям повної загальної середньої освіти</w:t>
      </w:r>
      <w:r>
        <w:rPr>
          <w:rFonts w:ascii="Times New Roman" w:hAnsi="Times New Roman"/>
          <w:sz w:val="28"/>
          <w:szCs w:val="28"/>
          <w:lang w:val="uk-UA"/>
        </w:rPr>
        <w:t xml:space="preserve"> дітьми та підлітками шкільного віку, зареєстрованими на території обслуговування _____________ ЗОШ</w:t>
      </w:r>
      <w:r w:rsidRPr="00EE699C">
        <w:rPr>
          <w:rFonts w:ascii="Times New Roman" w:hAnsi="Times New Roman"/>
          <w:sz w:val="28"/>
          <w:szCs w:val="28"/>
          <w:lang w:val="uk-UA"/>
        </w:rPr>
        <w:t>;</w:t>
      </w:r>
    </w:p>
    <w:p w:rsidR="00854194" w:rsidRPr="00EE699C" w:rsidRDefault="00854194" w:rsidP="0008152A">
      <w:pPr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EE699C">
        <w:rPr>
          <w:rFonts w:ascii="Times New Roman" w:hAnsi="Times New Roman"/>
          <w:sz w:val="28"/>
          <w:szCs w:val="28"/>
          <w:lang w:val="uk-UA"/>
        </w:rPr>
        <w:t>. Контроль за виконанням р</w:t>
      </w:r>
      <w:r>
        <w:rPr>
          <w:rFonts w:ascii="Times New Roman" w:hAnsi="Times New Roman"/>
          <w:sz w:val="28"/>
          <w:szCs w:val="28"/>
          <w:lang w:val="uk-UA"/>
        </w:rPr>
        <w:t>іше</w:t>
      </w:r>
      <w:r w:rsidRPr="00EE699C">
        <w:rPr>
          <w:rFonts w:ascii="Times New Roman" w:hAnsi="Times New Roman"/>
          <w:sz w:val="28"/>
          <w:szCs w:val="28"/>
          <w:lang w:val="uk-UA"/>
        </w:rPr>
        <w:t>ння покласти</w:t>
      </w:r>
      <w:r w:rsidRPr="00EE699C">
        <w:rPr>
          <w:sz w:val="28"/>
          <w:szCs w:val="28"/>
          <w:lang w:val="uk-UA"/>
        </w:rPr>
        <w:t xml:space="preserve"> </w:t>
      </w:r>
      <w:r w:rsidRPr="00B43C95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>_______________</w:t>
      </w:r>
    </w:p>
    <w:p w:rsidR="00854194" w:rsidRPr="0008152A" w:rsidRDefault="00854194">
      <w:pPr>
        <w:rPr>
          <w:lang w:val="uk-UA"/>
        </w:rPr>
      </w:pPr>
    </w:p>
    <w:sectPr w:rsidR="00854194" w:rsidRPr="0008152A" w:rsidSect="00944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52A"/>
    <w:rsid w:val="0008152A"/>
    <w:rsid w:val="00091709"/>
    <w:rsid w:val="00340338"/>
    <w:rsid w:val="004B5C11"/>
    <w:rsid w:val="004E6D2E"/>
    <w:rsid w:val="00854194"/>
    <w:rsid w:val="00944931"/>
    <w:rsid w:val="00963731"/>
    <w:rsid w:val="009A61C5"/>
    <w:rsid w:val="009B132B"/>
    <w:rsid w:val="009E20F6"/>
    <w:rsid w:val="00A071F2"/>
    <w:rsid w:val="00B43C95"/>
    <w:rsid w:val="00BF227B"/>
    <w:rsid w:val="00C17BEE"/>
    <w:rsid w:val="00CB34B0"/>
    <w:rsid w:val="00CC5BC0"/>
    <w:rsid w:val="00EE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709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8152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08152A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8152A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23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184</Words>
  <Characters>1050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Головний_Спеціаліст</cp:lastModifiedBy>
  <cp:revision>6</cp:revision>
  <dcterms:created xsi:type="dcterms:W3CDTF">2014-03-24T21:59:00Z</dcterms:created>
  <dcterms:modified xsi:type="dcterms:W3CDTF">2014-05-22T11:41:00Z</dcterms:modified>
</cp:coreProperties>
</file>